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D0330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REIGNOLDE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30D042DF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Leeds, Kent.</w:t>
      </w:r>
    </w:p>
    <w:p w14:paraId="40A23735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CD00F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6A731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FB8D12E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03D850A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5945F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9BBC8" w14:textId="77777777" w:rsidR="00AD7128" w:rsidRDefault="00AD7128" w:rsidP="00AD71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5D3BF3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338B4" w14:textId="77777777" w:rsidR="00AD7128" w:rsidRDefault="00AD7128" w:rsidP="009139A6">
      <w:r>
        <w:separator/>
      </w:r>
    </w:p>
  </w:endnote>
  <w:endnote w:type="continuationSeparator" w:id="0">
    <w:p w14:paraId="4046C6C3" w14:textId="77777777" w:rsidR="00AD7128" w:rsidRDefault="00AD71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BB1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25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F7B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FB99" w14:textId="77777777" w:rsidR="00AD7128" w:rsidRDefault="00AD7128" w:rsidP="009139A6">
      <w:r>
        <w:separator/>
      </w:r>
    </w:p>
  </w:footnote>
  <w:footnote w:type="continuationSeparator" w:id="0">
    <w:p w14:paraId="159D6C6A" w14:textId="77777777" w:rsidR="00AD7128" w:rsidRDefault="00AD71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24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8E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0C8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28"/>
    <w:rsid w:val="000666E0"/>
    <w:rsid w:val="002510B7"/>
    <w:rsid w:val="005C130B"/>
    <w:rsid w:val="00826F5C"/>
    <w:rsid w:val="009139A6"/>
    <w:rsid w:val="009448BB"/>
    <w:rsid w:val="00A3176C"/>
    <w:rsid w:val="00AD712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9B216"/>
  <w15:chartTrackingRefBased/>
  <w15:docId w15:val="{83004946-3A38-4F7D-9594-44DDABEA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D71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2022-03-12T16:54:00Z</dcterms:created>
  <dcterms:modified xsi:type="dcterms:W3CDTF">2022-03-12T16:55:00Z</dcterms:modified>
</cp:coreProperties>
</file>